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FD9553" w14:textId="7613EAAC" w:rsidR="00BA00AB" w:rsidRDefault="00EA2EF7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ROCHESTER</w:t>
      </w:r>
      <w:r>
        <w:rPr>
          <w:rFonts w:cs="Times New Roman"/>
          <w:szCs w:val="24"/>
        </w:rPr>
        <w:t xml:space="preserve">     (d.ca.1444)</w:t>
      </w:r>
    </w:p>
    <w:p w14:paraId="37CC87DB" w14:textId="77777777" w:rsidR="00EA2EF7" w:rsidRDefault="00EA2EF7" w:rsidP="009139A6">
      <w:pPr>
        <w:pStyle w:val="NoSpacing"/>
        <w:rPr>
          <w:rFonts w:cs="Times New Roman"/>
          <w:szCs w:val="24"/>
        </w:rPr>
      </w:pPr>
    </w:p>
    <w:p w14:paraId="4AB23496" w14:textId="77777777" w:rsidR="00EA2EF7" w:rsidRDefault="00EA2EF7" w:rsidP="009139A6">
      <w:pPr>
        <w:pStyle w:val="NoSpacing"/>
        <w:rPr>
          <w:rFonts w:cs="Times New Roman"/>
          <w:szCs w:val="24"/>
        </w:rPr>
      </w:pPr>
    </w:p>
    <w:p w14:paraId="3AE08215" w14:textId="194C7C76" w:rsidR="00EA2EF7" w:rsidRDefault="00EA2EF7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18 Oct.1444</w:t>
      </w:r>
      <w:r>
        <w:rPr>
          <w:rFonts w:cs="Times New Roman"/>
          <w:szCs w:val="24"/>
        </w:rPr>
        <w:tab/>
        <w:t>Writ of diem clausit extremum to the Escheator of Essex.</w:t>
      </w:r>
    </w:p>
    <w:p w14:paraId="51DB6589" w14:textId="196ADD09" w:rsidR="00EA2EF7" w:rsidRDefault="00EA2EF7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(C.F.R. 1437-45 p.300)</w:t>
      </w:r>
    </w:p>
    <w:p w14:paraId="41D7552A" w14:textId="77777777" w:rsidR="00EA2EF7" w:rsidRDefault="00EA2EF7" w:rsidP="009139A6">
      <w:pPr>
        <w:pStyle w:val="NoSpacing"/>
        <w:rPr>
          <w:rFonts w:cs="Times New Roman"/>
          <w:szCs w:val="24"/>
        </w:rPr>
      </w:pPr>
    </w:p>
    <w:p w14:paraId="5CD79B76" w14:textId="77777777" w:rsidR="00EA2EF7" w:rsidRDefault="00EA2EF7" w:rsidP="009139A6">
      <w:pPr>
        <w:pStyle w:val="NoSpacing"/>
        <w:rPr>
          <w:rFonts w:cs="Times New Roman"/>
          <w:szCs w:val="24"/>
        </w:rPr>
      </w:pPr>
    </w:p>
    <w:p w14:paraId="39F55513" w14:textId="06B6D558" w:rsidR="00EA2EF7" w:rsidRPr="00EA2EF7" w:rsidRDefault="00EA2EF7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15 October 2023</w:t>
      </w:r>
    </w:p>
    <w:sectPr w:rsidR="00EA2EF7" w:rsidRPr="00EA2EF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6EB96A" w14:textId="77777777" w:rsidR="00EA2EF7" w:rsidRDefault="00EA2EF7" w:rsidP="009139A6">
      <w:r>
        <w:separator/>
      </w:r>
    </w:p>
  </w:endnote>
  <w:endnote w:type="continuationSeparator" w:id="0">
    <w:p w14:paraId="08281557" w14:textId="77777777" w:rsidR="00EA2EF7" w:rsidRDefault="00EA2EF7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9FDBB1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DA7DDA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2ED4BA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566838" w14:textId="77777777" w:rsidR="00EA2EF7" w:rsidRDefault="00EA2EF7" w:rsidP="009139A6">
      <w:r>
        <w:separator/>
      </w:r>
    </w:p>
  </w:footnote>
  <w:footnote w:type="continuationSeparator" w:id="0">
    <w:p w14:paraId="5900C659" w14:textId="77777777" w:rsidR="00EA2EF7" w:rsidRDefault="00EA2EF7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8B27A5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0869DE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C5D9F5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2EF7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A2EF7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075524"/>
  <w15:chartTrackingRefBased/>
  <w15:docId w15:val="{5E9831AD-02A0-4FB4-A4CD-2941FB1DB8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3</TotalTime>
  <Pages>1</Pages>
  <Words>21</Words>
  <Characters>124</Characters>
  <Application>Microsoft Office Word</Application>
  <DocSecurity>0</DocSecurity>
  <Lines>1</Lines>
  <Paragraphs>1</Paragraphs>
  <ScaleCrop>false</ScaleCrop>
  <Company/>
  <LinksUpToDate>false</LinksUpToDate>
  <CharactersWithSpaces>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2023-10-15T20:21:00Z</dcterms:created>
  <dcterms:modified xsi:type="dcterms:W3CDTF">2023-10-15T20:24:00Z</dcterms:modified>
</cp:coreProperties>
</file>